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DD5" w:rsidRDefault="00762DD5" w:rsidP="00762DD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SONDISBERE</w:t>
      </w:r>
      <w:r>
        <w:t xml:space="preserve">   </w:t>
      </w:r>
      <w:proofErr w:type="gramStart"/>
      <w:r>
        <w:t xml:space="preserve">   (</w:t>
      </w:r>
      <w:proofErr w:type="gramEnd"/>
      <w:r>
        <w:t>fl.1509-10)</w:t>
      </w:r>
    </w:p>
    <w:p w:rsidR="00762DD5" w:rsidRDefault="00762DD5" w:rsidP="00762DD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Sittingbourne, Kent.</w:t>
      </w:r>
    </w:p>
    <w:p w:rsidR="00762DD5" w:rsidRDefault="00762DD5" w:rsidP="00762DD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62DD5" w:rsidRDefault="00762DD5" w:rsidP="00762DD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62DD5" w:rsidRDefault="00762DD5" w:rsidP="00762DD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1509-10</w:t>
      </w:r>
      <w:r>
        <w:tab/>
        <w:t>She made her Will.   (Plomer p.441)</w:t>
      </w:r>
    </w:p>
    <w:p w:rsidR="00762DD5" w:rsidRDefault="00762DD5" w:rsidP="00762DD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62DD5" w:rsidRDefault="00762DD5" w:rsidP="00762DD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762DD5" w:rsidP="00762DD5">
      <w:pPr>
        <w:pStyle w:val="NoSpacing"/>
      </w:pPr>
      <w:r>
        <w:t>27 January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DD5" w:rsidRDefault="00762DD5" w:rsidP="00E71FC3">
      <w:pPr>
        <w:spacing w:after="0" w:line="240" w:lineRule="auto"/>
      </w:pPr>
      <w:r>
        <w:separator/>
      </w:r>
    </w:p>
  </w:endnote>
  <w:endnote w:type="continuationSeparator" w:id="0">
    <w:p w:rsidR="00762DD5" w:rsidRDefault="00762D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DD5" w:rsidRDefault="00762DD5" w:rsidP="00E71FC3">
      <w:pPr>
        <w:spacing w:after="0" w:line="240" w:lineRule="auto"/>
      </w:pPr>
      <w:r>
        <w:separator/>
      </w:r>
    </w:p>
  </w:footnote>
  <w:footnote w:type="continuationSeparator" w:id="0">
    <w:p w:rsidR="00762DD5" w:rsidRDefault="00762D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DD5"/>
    <w:rsid w:val="001A7C09"/>
    <w:rsid w:val="00577BD5"/>
    <w:rsid w:val="00656CBA"/>
    <w:rsid w:val="006A1F77"/>
    <w:rsid w:val="00733BE7"/>
    <w:rsid w:val="00762DD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8730DC-2172-4A8E-8F27-C236321F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2017-02-03T22:44:00Z</dcterms:created>
  <dcterms:modified xsi:type="dcterms:W3CDTF">2017-02-03T22:46:00Z</dcterms:modified>
</cp:coreProperties>
</file>